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WESTYNDEN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 (Plomer p.502)</w:t>
      </w: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186C" w:rsidRDefault="000A186C" w:rsidP="000A18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0A18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86C" w:rsidRDefault="000A186C" w:rsidP="00E71FC3">
      <w:pPr>
        <w:spacing w:after="0" w:line="240" w:lineRule="auto"/>
      </w:pPr>
      <w:r>
        <w:separator/>
      </w:r>
    </w:p>
  </w:endnote>
  <w:endnote w:type="continuationSeparator" w:id="0">
    <w:p w:rsidR="000A186C" w:rsidRDefault="000A18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86C" w:rsidRDefault="000A186C" w:rsidP="00E71FC3">
      <w:pPr>
        <w:spacing w:after="0" w:line="240" w:lineRule="auto"/>
      </w:pPr>
      <w:r>
        <w:separator/>
      </w:r>
    </w:p>
  </w:footnote>
  <w:footnote w:type="continuationSeparator" w:id="0">
    <w:p w:rsidR="000A186C" w:rsidRDefault="000A18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86C"/>
    <w:rsid w:val="000A186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852DF0-7231-42BB-A57A-28CE03A4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2018-01-01T18:57:00Z</dcterms:created>
  <dcterms:modified xsi:type="dcterms:W3CDTF">2018-01-01T18:57:00Z</dcterms:modified>
</cp:coreProperties>
</file>